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18B2" w14:textId="77777777" w:rsidR="000A6465" w:rsidRDefault="000A6465" w:rsidP="00EA235E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</w:t>
      </w:r>
      <w:r w:rsidR="007C1F99">
        <w:t xml:space="preserve">                       </w:t>
      </w:r>
      <w:r w:rsidR="00EC6328">
        <w:t xml:space="preserve">           </w:t>
      </w:r>
      <w:r>
        <w:t>Приложение №1 к</w:t>
      </w:r>
    </w:p>
    <w:p w14:paraId="5DED3968" w14:textId="77777777" w:rsidR="000A6465" w:rsidRDefault="000A6465" w:rsidP="00EA235E">
      <w:pPr>
        <w:tabs>
          <w:tab w:val="center" w:pos="4843"/>
        </w:tabs>
        <w:spacing w:line="276" w:lineRule="auto"/>
        <w:jc w:val="right"/>
      </w:pPr>
      <w:r>
        <w:t>постановлению администрации</w:t>
      </w:r>
    </w:p>
    <w:p w14:paraId="18CABC99" w14:textId="553208D5" w:rsidR="000A6465" w:rsidRDefault="000A6465" w:rsidP="00EA235E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                       города Благовещенска</w:t>
      </w:r>
    </w:p>
    <w:p w14:paraId="34B1EE68" w14:textId="08EAD7BA" w:rsidR="000A6465" w:rsidRDefault="00EA235E" w:rsidP="00EA235E">
      <w:pPr>
        <w:tabs>
          <w:tab w:val="center" w:pos="4843"/>
        </w:tabs>
        <w:jc w:val="right"/>
      </w:pPr>
      <w:r>
        <w:rPr>
          <w:sz w:val="20"/>
        </w:rPr>
        <w:t xml:space="preserve">  </w:t>
      </w:r>
      <w:r w:rsidR="000A6465">
        <w:t xml:space="preserve">от </w:t>
      </w:r>
      <w:r>
        <w:t xml:space="preserve">13.05.2026 </w:t>
      </w:r>
      <w:r w:rsidR="000A6465">
        <w:t xml:space="preserve">№ </w:t>
      </w:r>
      <w:r>
        <w:t>2393</w:t>
      </w:r>
    </w:p>
    <w:p w14:paraId="2913E7CB" w14:textId="77777777" w:rsidR="000A6465" w:rsidRDefault="000A6465" w:rsidP="000A6465">
      <w:pPr>
        <w:tabs>
          <w:tab w:val="center" w:pos="4843"/>
        </w:tabs>
        <w:jc w:val="right"/>
      </w:pPr>
    </w:p>
    <w:p w14:paraId="7BB032AE" w14:textId="77777777" w:rsidR="000A6465" w:rsidRDefault="000A6465" w:rsidP="000A6465">
      <w:pPr>
        <w:tabs>
          <w:tab w:val="center" w:pos="4843"/>
        </w:tabs>
        <w:jc w:val="right"/>
        <w:rPr>
          <w:b/>
        </w:rPr>
      </w:pPr>
      <w:r>
        <w:rPr>
          <w:b/>
        </w:rPr>
        <w:t xml:space="preserve">Схема расположения границ публичного сервитута на кадастровом плане </w:t>
      </w:r>
    </w:p>
    <w:p w14:paraId="3195388B" w14:textId="77777777" w:rsidR="000A6465" w:rsidRDefault="000A6465" w:rsidP="000A6465">
      <w:pPr>
        <w:tabs>
          <w:tab w:val="center" w:pos="4843"/>
        </w:tabs>
        <w:jc w:val="center"/>
        <w:rPr>
          <w:b/>
        </w:rPr>
      </w:pPr>
      <w:r>
        <w:rPr>
          <w:b/>
        </w:rPr>
        <w:t>территории</w:t>
      </w:r>
    </w:p>
    <w:p w14:paraId="44A705BC" w14:textId="77777777" w:rsidR="00AC6226" w:rsidRDefault="000A6465" w:rsidP="00AC6226">
      <w:pPr>
        <w:tabs>
          <w:tab w:val="left" w:pos="240"/>
          <w:tab w:val="center" w:pos="4843"/>
        </w:tabs>
      </w:pPr>
      <w:r>
        <w:t xml:space="preserve"> </w:t>
      </w:r>
      <w:r w:rsidR="00AC6226">
        <w:tab/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4388"/>
        <w:gridCol w:w="2293"/>
        <w:gridCol w:w="2092"/>
      </w:tblGrid>
      <w:tr w:rsidR="00AC6226" w:rsidRPr="009F101B" w14:paraId="75E5FA5F" w14:textId="77777777" w:rsidTr="00B616D8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E3F3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№п/п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B547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Характеристики объекта и земельного участка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09A8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Объект расположен в пределах земельного участка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59F6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Площадь границ сервитута, кв.м.</w:t>
            </w:r>
          </w:p>
        </w:tc>
      </w:tr>
      <w:tr w:rsidR="00AC6226" w:rsidRPr="009F101B" w14:paraId="7EFB58DF" w14:textId="77777777" w:rsidTr="00B616D8">
        <w:trPr>
          <w:trHeight w:val="419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2FDB5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1</w:t>
            </w: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8BD182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>Категория земель:</w:t>
            </w:r>
          </w:p>
          <w:p w14:paraId="57F15060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 xml:space="preserve">Земли населенных пунктов </w:t>
            </w:r>
          </w:p>
          <w:p w14:paraId="5FA55F25" w14:textId="77777777" w:rsidR="00A603A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Цель установления публичного сервитута: </w:t>
            </w:r>
            <w:r w:rsidR="00AE7481" w:rsidRPr="009F101B">
              <w:rPr>
                <w:szCs w:val="22"/>
              </w:rPr>
              <w:t xml:space="preserve">Для размещения сетей </w:t>
            </w:r>
            <w:r w:rsidR="00092FDE">
              <w:rPr>
                <w:szCs w:val="22"/>
              </w:rPr>
              <w:t>холодного водоснабжения</w:t>
            </w:r>
          </w:p>
          <w:p w14:paraId="663FFA56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Местоположение:</w:t>
            </w:r>
          </w:p>
          <w:p w14:paraId="3F73A4A9" w14:textId="77777777" w:rsidR="00AC6226" w:rsidRPr="009F101B" w:rsidRDefault="00AC6226" w:rsidP="00602D9A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szCs w:val="22"/>
              </w:rPr>
              <w:t xml:space="preserve">Амурская область, </w:t>
            </w:r>
            <w:r w:rsidR="00602D9A">
              <w:rPr>
                <w:szCs w:val="22"/>
              </w:rPr>
              <w:t>г. Благовещенск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0C50E" w14:textId="77777777" w:rsidR="002439A7" w:rsidRDefault="00515C9E" w:rsidP="0099720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515C9E">
              <w:rPr>
                <w:szCs w:val="22"/>
              </w:rPr>
              <w:t>28:01:000000:12456</w:t>
            </w:r>
          </w:p>
          <w:p w14:paraId="311485E0" w14:textId="77777777" w:rsidR="00515C9E" w:rsidRDefault="00515C9E" w:rsidP="0099720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28:01:010211</w:t>
            </w:r>
          </w:p>
          <w:p w14:paraId="7B60A967" w14:textId="77777777" w:rsidR="00515C9E" w:rsidRPr="009F101B" w:rsidRDefault="00515C9E" w:rsidP="00F8668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515C9E">
              <w:rPr>
                <w:szCs w:val="22"/>
              </w:rPr>
              <w:t>28:01:010313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FDC1D" w14:textId="77777777" w:rsidR="002439A7" w:rsidRDefault="00515C9E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452</w:t>
            </w:r>
          </w:p>
          <w:p w14:paraId="00BC1C95" w14:textId="77777777" w:rsidR="00515C9E" w:rsidRDefault="00515C9E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42</w:t>
            </w:r>
          </w:p>
          <w:p w14:paraId="4BA11DA6" w14:textId="77777777" w:rsidR="00515C9E" w:rsidRPr="009F101B" w:rsidRDefault="00515C9E" w:rsidP="00F8668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43</w:t>
            </w:r>
          </w:p>
        </w:tc>
      </w:tr>
      <w:tr w:rsidR="00AC6226" w:rsidRPr="009F101B" w14:paraId="76B31CC8" w14:textId="77777777" w:rsidTr="00B616D8">
        <w:trPr>
          <w:trHeight w:val="278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D5A14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55681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Общая площадь сервитута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47744" w14:textId="77777777" w:rsidR="00AC6226" w:rsidRPr="009F101B" w:rsidRDefault="00AC6226" w:rsidP="00C206AE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054D4" w14:textId="77777777" w:rsidR="00AC6226" w:rsidRPr="009F101B" w:rsidRDefault="00515C9E" w:rsidP="00A50CE2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537</w:t>
            </w:r>
          </w:p>
        </w:tc>
      </w:tr>
    </w:tbl>
    <w:p w14:paraId="506427B5" w14:textId="77777777" w:rsidR="00FB7901" w:rsidRDefault="00AC6226" w:rsidP="00AC6226">
      <w:pPr>
        <w:tabs>
          <w:tab w:val="left" w:pos="255"/>
          <w:tab w:val="center" w:pos="4843"/>
        </w:tabs>
      </w:pPr>
      <w:r>
        <w:tab/>
      </w:r>
    </w:p>
    <w:tbl>
      <w:tblPr>
        <w:tblW w:w="8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2299"/>
        <w:gridCol w:w="2521"/>
      </w:tblGrid>
      <w:tr w:rsidR="00602D9A" w:rsidRPr="00602D9A" w14:paraId="047A6A7F" w14:textId="77777777" w:rsidTr="00602D9A">
        <w:trPr>
          <w:trHeight w:val="54"/>
          <w:jc w:val="center"/>
        </w:trPr>
        <w:tc>
          <w:tcPr>
            <w:tcW w:w="3246" w:type="dxa"/>
            <w:vMerge w:val="restart"/>
            <w:vAlign w:val="center"/>
          </w:tcPr>
          <w:p w14:paraId="2D5418C1" w14:textId="77777777" w:rsidR="00602D9A" w:rsidRPr="00602D9A" w:rsidRDefault="00602D9A" w:rsidP="00602D9A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Обозначение</w:t>
            </w:r>
          </w:p>
          <w:p w14:paraId="0E468154" w14:textId="77777777" w:rsid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характерных</w:t>
            </w:r>
          </w:p>
          <w:p w14:paraId="41DC257E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 xml:space="preserve"> точек границ</w:t>
            </w:r>
          </w:p>
        </w:tc>
        <w:tc>
          <w:tcPr>
            <w:tcW w:w="4820" w:type="dxa"/>
            <w:gridSpan w:val="2"/>
            <w:vAlign w:val="center"/>
          </w:tcPr>
          <w:p w14:paraId="35973288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Координаты, м</w:t>
            </w:r>
          </w:p>
        </w:tc>
      </w:tr>
      <w:tr w:rsidR="00602D9A" w:rsidRPr="00602D9A" w14:paraId="065833F7" w14:textId="77777777" w:rsidTr="00602D9A">
        <w:trPr>
          <w:trHeight w:val="54"/>
          <w:jc w:val="center"/>
        </w:trPr>
        <w:tc>
          <w:tcPr>
            <w:tcW w:w="3246" w:type="dxa"/>
            <w:vMerge/>
            <w:vAlign w:val="center"/>
          </w:tcPr>
          <w:p w14:paraId="67542A81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22EF82B0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Х</w:t>
            </w:r>
          </w:p>
        </w:tc>
        <w:tc>
          <w:tcPr>
            <w:tcW w:w="2521" w:type="dxa"/>
            <w:vAlign w:val="center"/>
          </w:tcPr>
          <w:p w14:paraId="59755C06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Y</w:t>
            </w:r>
          </w:p>
        </w:tc>
      </w:tr>
      <w:tr w:rsidR="00602D9A" w:rsidRPr="00602D9A" w14:paraId="01BF7A65" w14:textId="77777777" w:rsidTr="00602D9A">
        <w:trPr>
          <w:trHeight w:val="54"/>
          <w:jc w:val="center"/>
        </w:trPr>
        <w:tc>
          <w:tcPr>
            <w:tcW w:w="3246" w:type="dxa"/>
            <w:vAlign w:val="center"/>
          </w:tcPr>
          <w:p w14:paraId="00CE3FC9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14:paraId="0371A637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2</w:t>
            </w:r>
          </w:p>
        </w:tc>
        <w:tc>
          <w:tcPr>
            <w:tcW w:w="2521" w:type="dxa"/>
            <w:vAlign w:val="center"/>
          </w:tcPr>
          <w:p w14:paraId="3A023531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3</w:t>
            </w:r>
          </w:p>
        </w:tc>
      </w:tr>
      <w:tr w:rsidR="00515C9E" w:rsidRPr="00602D9A" w14:paraId="2558392E" w14:textId="77777777" w:rsidTr="00602D9A">
        <w:trPr>
          <w:trHeight w:val="54"/>
          <w:jc w:val="center"/>
        </w:trPr>
        <w:tc>
          <w:tcPr>
            <w:tcW w:w="3246" w:type="dxa"/>
          </w:tcPr>
          <w:p w14:paraId="29C723E6" w14:textId="77777777" w:rsidR="00515C9E" w:rsidRPr="00E1521B" w:rsidRDefault="00515C9E" w:rsidP="00515C9E">
            <w:pPr>
              <w:jc w:val="center"/>
            </w:pPr>
            <w:r w:rsidRPr="00E1521B">
              <w:t>1</w:t>
            </w:r>
          </w:p>
        </w:tc>
        <w:tc>
          <w:tcPr>
            <w:tcW w:w="2299" w:type="dxa"/>
          </w:tcPr>
          <w:p w14:paraId="57B8F2AA" w14:textId="77777777" w:rsidR="00515C9E" w:rsidRPr="00934E30" w:rsidRDefault="00515C9E" w:rsidP="009E34E6">
            <w:pPr>
              <w:jc w:val="center"/>
            </w:pPr>
            <w:r w:rsidRPr="00934E30">
              <w:t>455258.05</w:t>
            </w:r>
          </w:p>
        </w:tc>
        <w:tc>
          <w:tcPr>
            <w:tcW w:w="2521" w:type="dxa"/>
          </w:tcPr>
          <w:p w14:paraId="6D4258DE" w14:textId="77777777" w:rsidR="00515C9E" w:rsidRPr="00934E30" w:rsidRDefault="00515C9E" w:rsidP="009E34E6">
            <w:pPr>
              <w:jc w:val="center"/>
            </w:pPr>
            <w:r w:rsidRPr="00934E30">
              <w:t>3287924.92</w:t>
            </w:r>
          </w:p>
        </w:tc>
      </w:tr>
      <w:tr w:rsidR="00515C9E" w:rsidRPr="00602D9A" w14:paraId="57E919FF" w14:textId="77777777" w:rsidTr="00602D9A">
        <w:trPr>
          <w:trHeight w:val="54"/>
          <w:jc w:val="center"/>
        </w:trPr>
        <w:tc>
          <w:tcPr>
            <w:tcW w:w="3246" w:type="dxa"/>
          </w:tcPr>
          <w:p w14:paraId="44966F5B" w14:textId="77777777" w:rsidR="00515C9E" w:rsidRPr="00E1521B" w:rsidRDefault="00515C9E" w:rsidP="00515C9E">
            <w:pPr>
              <w:jc w:val="center"/>
            </w:pPr>
            <w:r w:rsidRPr="00E1521B">
              <w:t>2</w:t>
            </w:r>
          </w:p>
        </w:tc>
        <w:tc>
          <w:tcPr>
            <w:tcW w:w="2299" w:type="dxa"/>
          </w:tcPr>
          <w:p w14:paraId="5A3AC123" w14:textId="77777777" w:rsidR="00515C9E" w:rsidRPr="00934E30" w:rsidRDefault="00515C9E" w:rsidP="009E34E6">
            <w:pPr>
              <w:jc w:val="center"/>
            </w:pPr>
            <w:r w:rsidRPr="00934E30">
              <w:t>455257.63</w:t>
            </w:r>
          </w:p>
        </w:tc>
        <w:tc>
          <w:tcPr>
            <w:tcW w:w="2521" w:type="dxa"/>
          </w:tcPr>
          <w:p w14:paraId="1B1035B5" w14:textId="77777777" w:rsidR="00515C9E" w:rsidRPr="00934E30" w:rsidRDefault="00515C9E" w:rsidP="009E34E6">
            <w:pPr>
              <w:jc w:val="center"/>
            </w:pPr>
            <w:r w:rsidRPr="00934E30">
              <w:t>3287927.90</w:t>
            </w:r>
          </w:p>
        </w:tc>
      </w:tr>
      <w:tr w:rsidR="00515C9E" w:rsidRPr="00602D9A" w14:paraId="58025747" w14:textId="77777777" w:rsidTr="00602D9A">
        <w:trPr>
          <w:trHeight w:val="54"/>
          <w:jc w:val="center"/>
        </w:trPr>
        <w:tc>
          <w:tcPr>
            <w:tcW w:w="3246" w:type="dxa"/>
          </w:tcPr>
          <w:p w14:paraId="24974326" w14:textId="77777777" w:rsidR="00515C9E" w:rsidRPr="00E1521B" w:rsidRDefault="00515C9E" w:rsidP="00515C9E">
            <w:pPr>
              <w:jc w:val="center"/>
            </w:pPr>
            <w:r w:rsidRPr="00E1521B">
              <w:t>3</w:t>
            </w:r>
          </w:p>
        </w:tc>
        <w:tc>
          <w:tcPr>
            <w:tcW w:w="2299" w:type="dxa"/>
          </w:tcPr>
          <w:p w14:paraId="59F7D7C7" w14:textId="77777777" w:rsidR="00515C9E" w:rsidRPr="00934E30" w:rsidRDefault="00515C9E" w:rsidP="009E34E6">
            <w:pPr>
              <w:jc w:val="center"/>
            </w:pPr>
            <w:r w:rsidRPr="00934E30">
              <w:t>455123.18</w:t>
            </w:r>
          </w:p>
        </w:tc>
        <w:tc>
          <w:tcPr>
            <w:tcW w:w="2521" w:type="dxa"/>
          </w:tcPr>
          <w:p w14:paraId="141DD85E" w14:textId="77777777" w:rsidR="00515C9E" w:rsidRPr="00934E30" w:rsidRDefault="00515C9E" w:rsidP="009E34E6">
            <w:pPr>
              <w:jc w:val="center"/>
            </w:pPr>
            <w:r w:rsidRPr="00934E30">
              <w:t>3287908.94</w:t>
            </w:r>
          </w:p>
        </w:tc>
      </w:tr>
      <w:tr w:rsidR="00515C9E" w:rsidRPr="00602D9A" w14:paraId="622C23B4" w14:textId="77777777" w:rsidTr="00602D9A">
        <w:trPr>
          <w:trHeight w:val="54"/>
          <w:jc w:val="center"/>
        </w:trPr>
        <w:tc>
          <w:tcPr>
            <w:tcW w:w="3246" w:type="dxa"/>
          </w:tcPr>
          <w:p w14:paraId="6CDB236B" w14:textId="77777777" w:rsidR="00515C9E" w:rsidRPr="00E1521B" w:rsidRDefault="00515C9E" w:rsidP="00515C9E">
            <w:pPr>
              <w:jc w:val="center"/>
            </w:pPr>
            <w:r w:rsidRPr="00E1521B">
              <w:t>4</w:t>
            </w:r>
          </w:p>
        </w:tc>
        <w:tc>
          <w:tcPr>
            <w:tcW w:w="2299" w:type="dxa"/>
          </w:tcPr>
          <w:p w14:paraId="2DEABDE7" w14:textId="77777777" w:rsidR="00515C9E" w:rsidRPr="00934E30" w:rsidRDefault="00515C9E" w:rsidP="009E34E6">
            <w:pPr>
              <w:jc w:val="center"/>
            </w:pPr>
            <w:r w:rsidRPr="00934E30">
              <w:t>455119.88</w:t>
            </w:r>
          </w:p>
        </w:tc>
        <w:tc>
          <w:tcPr>
            <w:tcW w:w="2521" w:type="dxa"/>
          </w:tcPr>
          <w:p w14:paraId="21840E7A" w14:textId="77777777" w:rsidR="00515C9E" w:rsidRPr="00934E30" w:rsidRDefault="00515C9E" w:rsidP="009E34E6">
            <w:pPr>
              <w:jc w:val="center"/>
            </w:pPr>
            <w:r w:rsidRPr="00934E30">
              <w:t>3287932.65</w:t>
            </w:r>
          </w:p>
        </w:tc>
      </w:tr>
      <w:tr w:rsidR="00515C9E" w:rsidRPr="00602D9A" w14:paraId="7120FB6F" w14:textId="77777777" w:rsidTr="00602D9A">
        <w:trPr>
          <w:trHeight w:val="54"/>
          <w:jc w:val="center"/>
        </w:trPr>
        <w:tc>
          <w:tcPr>
            <w:tcW w:w="3246" w:type="dxa"/>
          </w:tcPr>
          <w:p w14:paraId="526291DF" w14:textId="77777777" w:rsidR="00515C9E" w:rsidRPr="00E1521B" w:rsidRDefault="00515C9E" w:rsidP="00515C9E">
            <w:pPr>
              <w:jc w:val="center"/>
            </w:pPr>
            <w:r w:rsidRPr="00E1521B">
              <w:t>5</w:t>
            </w:r>
          </w:p>
        </w:tc>
        <w:tc>
          <w:tcPr>
            <w:tcW w:w="2299" w:type="dxa"/>
          </w:tcPr>
          <w:p w14:paraId="2A82FDEA" w14:textId="77777777" w:rsidR="00515C9E" w:rsidRPr="00934E30" w:rsidRDefault="00515C9E" w:rsidP="009E34E6">
            <w:pPr>
              <w:jc w:val="center"/>
            </w:pPr>
            <w:r w:rsidRPr="00934E30">
              <w:t>455102.18</w:t>
            </w:r>
          </w:p>
        </w:tc>
        <w:tc>
          <w:tcPr>
            <w:tcW w:w="2521" w:type="dxa"/>
          </w:tcPr>
          <w:p w14:paraId="7E53D50B" w14:textId="77777777" w:rsidR="00515C9E" w:rsidRPr="00934E30" w:rsidRDefault="00515C9E" w:rsidP="009E34E6">
            <w:pPr>
              <w:jc w:val="center"/>
            </w:pPr>
            <w:r w:rsidRPr="00934E30">
              <w:t>3287931.40</w:t>
            </w:r>
          </w:p>
        </w:tc>
      </w:tr>
      <w:tr w:rsidR="00515C9E" w:rsidRPr="00602D9A" w14:paraId="724BA9B2" w14:textId="77777777" w:rsidTr="00602D9A">
        <w:trPr>
          <w:trHeight w:val="54"/>
          <w:jc w:val="center"/>
        </w:trPr>
        <w:tc>
          <w:tcPr>
            <w:tcW w:w="3246" w:type="dxa"/>
          </w:tcPr>
          <w:p w14:paraId="195AB5A8" w14:textId="77777777" w:rsidR="00515C9E" w:rsidRPr="00E1521B" w:rsidRDefault="00515C9E" w:rsidP="00515C9E">
            <w:pPr>
              <w:jc w:val="center"/>
            </w:pPr>
            <w:r w:rsidRPr="00E1521B">
              <w:t>6</w:t>
            </w:r>
          </w:p>
        </w:tc>
        <w:tc>
          <w:tcPr>
            <w:tcW w:w="2299" w:type="dxa"/>
          </w:tcPr>
          <w:p w14:paraId="47F7A9E6" w14:textId="77777777" w:rsidR="00515C9E" w:rsidRPr="00934E30" w:rsidRDefault="00515C9E" w:rsidP="009E34E6">
            <w:pPr>
              <w:jc w:val="center"/>
            </w:pPr>
            <w:r w:rsidRPr="00934E30">
              <w:t>455102.48</w:t>
            </w:r>
          </w:p>
        </w:tc>
        <w:tc>
          <w:tcPr>
            <w:tcW w:w="2521" w:type="dxa"/>
          </w:tcPr>
          <w:p w14:paraId="033DBB6B" w14:textId="77777777" w:rsidR="00515C9E" w:rsidRPr="00934E30" w:rsidRDefault="00515C9E" w:rsidP="009E34E6">
            <w:pPr>
              <w:jc w:val="center"/>
            </w:pPr>
            <w:r w:rsidRPr="00934E30">
              <w:t>3287928.42</w:t>
            </w:r>
          </w:p>
        </w:tc>
      </w:tr>
      <w:tr w:rsidR="00515C9E" w:rsidRPr="00602D9A" w14:paraId="6C90E590" w14:textId="77777777" w:rsidTr="00602D9A">
        <w:trPr>
          <w:trHeight w:val="54"/>
          <w:jc w:val="center"/>
        </w:trPr>
        <w:tc>
          <w:tcPr>
            <w:tcW w:w="3246" w:type="dxa"/>
          </w:tcPr>
          <w:p w14:paraId="5BBA09DA" w14:textId="77777777" w:rsidR="00515C9E" w:rsidRPr="00E1521B" w:rsidRDefault="00515C9E" w:rsidP="00515C9E">
            <w:pPr>
              <w:jc w:val="center"/>
            </w:pPr>
            <w:r w:rsidRPr="00E1521B">
              <w:t>7</w:t>
            </w:r>
          </w:p>
        </w:tc>
        <w:tc>
          <w:tcPr>
            <w:tcW w:w="2299" w:type="dxa"/>
          </w:tcPr>
          <w:p w14:paraId="0B18C83D" w14:textId="77777777" w:rsidR="00515C9E" w:rsidRPr="00934E30" w:rsidRDefault="00515C9E" w:rsidP="009E34E6">
            <w:pPr>
              <w:jc w:val="center"/>
            </w:pPr>
            <w:r w:rsidRPr="00934E30">
              <w:t>455117.22</w:t>
            </w:r>
          </w:p>
        </w:tc>
        <w:tc>
          <w:tcPr>
            <w:tcW w:w="2521" w:type="dxa"/>
          </w:tcPr>
          <w:p w14:paraId="50C6900B" w14:textId="77777777" w:rsidR="00515C9E" w:rsidRPr="00934E30" w:rsidRDefault="00515C9E" w:rsidP="009E34E6">
            <w:pPr>
              <w:jc w:val="center"/>
            </w:pPr>
            <w:r w:rsidRPr="00934E30">
              <w:t>3287929.44</w:t>
            </w:r>
          </w:p>
        </w:tc>
      </w:tr>
      <w:tr w:rsidR="00515C9E" w:rsidRPr="00602D9A" w14:paraId="7E210F6A" w14:textId="77777777" w:rsidTr="00602D9A">
        <w:trPr>
          <w:trHeight w:val="54"/>
          <w:jc w:val="center"/>
        </w:trPr>
        <w:tc>
          <w:tcPr>
            <w:tcW w:w="3246" w:type="dxa"/>
          </w:tcPr>
          <w:p w14:paraId="0DC3B0EA" w14:textId="77777777" w:rsidR="00515C9E" w:rsidRPr="00E1521B" w:rsidRDefault="00515C9E" w:rsidP="00515C9E">
            <w:pPr>
              <w:jc w:val="center"/>
            </w:pPr>
            <w:r w:rsidRPr="00E1521B">
              <w:t>8</w:t>
            </w:r>
          </w:p>
        </w:tc>
        <w:tc>
          <w:tcPr>
            <w:tcW w:w="2299" w:type="dxa"/>
          </w:tcPr>
          <w:p w14:paraId="2766AE31" w14:textId="77777777" w:rsidR="00515C9E" w:rsidRPr="00934E30" w:rsidRDefault="00515C9E" w:rsidP="009E34E6">
            <w:pPr>
              <w:jc w:val="center"/>
            </w:pPr>
            <w:r w:rsidRPr="00934E30">
              <w:t>455120.63</w:t>
            </w:r>
          </w:p>
        </w:tc>
        <w:tc>
          <w:tcPr>
            <w:tcW w:w="2521" w:type="dxa"/>
          </w:tcPr>
          <w:p w14:paraId="29355595" w14:textId="77777777" w:rsidR="00515C9E" w:rsidRPr="00934E30" w:rsidRDefault="00515C9E" w:rsidP="009E34E6">
            <w:pPr>
              <w:jc w:val="center"/>
            </w:pPr>
            <w:r w:rsidRPr="00934E30">
              <w:t>3287905.52</w:t>
            </w:r>
          </w:p>
        </w:tc>
      </w:tr>
      <w:tr w:rsidR="00515C9E" w:rsidRPr="00602D9A" w14:paraId="291C5B62" w14:textId="77777777" w:rsidTr="00602D9A">
        <w:trPr>
          <w:trHeight w:val="54"/>
          <w:jc w:val="center"/>
        </w:trPr>
        <w:tc>
          <w:tcPr>
            <w:tcW w:w="3246" w:type="dxa"/>
          </w:tcPr>
          <w:p w14:paraId="555950FD" w14:textId="77777777" w:rsidR="00515C9E" w:rsidRPr="00E1521B" w:rsidRDefault="00515C9E" w:rsidP="00515C9E">
            <w:pPr>
              <w:jc w:val="center"/>
            </w:pPr>
            <w:r w:rsidRPr="00E1521B">
              <w:t>1</w:t>
            </w:r>
          </w:p>
        </w:tc>
        <w:tc>
          <w:tcPr>
            <w:tcW w:w="2299" w:type="dxa"/>
          </w:tcPr>
          <w:p w14:paraId="5E84E0EF" w14:textId="77777777" w:rsidR="00515C9E" w:rsidRPr="00934E30" w:rsidRDefault="00515C9E" w:rsidP="009E34E6">
            <w:pPr>
              <w:jc w:val="center"/>
            </w:pPr>
            <w:r w:rsidRPr="00934E30">
              <w:t>455258.05</w:t>
            </w:r>
          </w:p>
        </w:tc>
        <w:tc>
          <w:tcPr>
            <w:tcW w:w="2521" w:type="dxa"/>
          </w:tcPr>
          <w:p w14:paraId="2AB627AA" w14:textId="77777777" w:rsidR="00515C9E" w:rsidRDefault="00515C9E" w:rsidP="009E34E6">
            <w:pPr>
              <w:jc w:val="center"/>
            </w:pPr>
            <w:r w:rsidRPr="00934E30">
              <w:t>3287924.92</w:t>
            </w:r>
          </w:p>
        </w:tc>
      </w:tr>
    </w:tbl>
    <w:p w14:paraId="3FEA820A" w14:textId="77777777" w:rsidR="009F101B" w:rsidRDefault="009F101B" w:rsidP="00AC6226">
      <w:pPr>
        <w:tabs>
          <w:tab w:val="left" w:pos="255"/>
          <w:tab w:val="center" w:pos="4843"/>
        </w:tabs>
      </w:pPr>
    </w:p>
    <w:p w14:paraId="228B7F65" w14:textId="77777777" w:rsidR="009F101B" w:rsidRDefault="009F101B" w:rsidP="00AC6226">
      <w:pPr>
        <w:tabs>
          <w:tab w:val="left" w:pos="255"/>
          <w:tab w:val="center" w:pos="4843"/>
        </w:tabs>
      </w:pPr>
    </w:p>
    <w:p w14:paraId="5CA2FD49" w14:textId="77777777" w:rsidR="009F101B" w:rsidRDefault="009F101B" w:rsidP="00AC6226">
      <w:pPr>
        <w:tabs>
          <w:tab w:val="left" w:pos="255"/>
          <w:tab w:val="center" w:pos="4843"/>
        </w:tabs>
      </w:pPr>
    </w:p>
    <w:p w14:paraId="73DBD12D" w14:textId="77777777" w:rsidR="009F101B" w:rsidRDefault="009F101B" w:rsidP="00AC6226">
      <w:pPr>
        <w:tabs>
          <w:tab w:val="left" w:pos="255"/>
          <w:tab w:val="center" w:pos="4843"/>
        </w:tabs>
      </w:pPr>
    </w:p>
    <w:p w14:paraId="52F4AE9F" w14:textId="77777777" w:rsidR="009F101B" w:rsidRDefault="009F101B" w:rsidP="00AC6226">
      <w:pPr>
        <w:tabs>
          <w:tab w:val="left" w:pos="255"/>
          <w:tab w:val="center" w:pos="4843"/>
        </w:tabs>
      </w:pPr>
    </w:p>
    <w:p w14:paraId="0FDBEC98" w14:textId="77777777" w:rsidR="009F101B" w:rsidRDefault="009F101B" w:rsidP="00AC6226">
      <w:pPr>
        <w:tabs>
          <w:tab w:val="left" w:pos="255"/>
          <w:tab w:val="center" w:pos="4843"/>
        </w:tabs>
      </w:pPr>
    </w:p>
    <w:p w14:paraId="03104D1A" w14:textId="77777777" w:rsidR="009F101B" w:rsidRDefault="009F101B" w:rsidP="00AC6226">
      <w:pPr>
        <w:tabs>
          <w:tab w:val="left" w:pos="255"/>
          <w:tab w:val="center" w:pos="4843"/>
        </w:tabs>
      </w:pPr>
    </w:p>
    <w:p w14:paraId="236A95AB" w14:textId="77777777" w:rsidR="009F101B" w:rsidRDefault="009F101B" w:rsidP="00AC6226">
      <w:pPr>
        <w:tabs>
          <w:tab w:val="left" w:pos="255"/>
          <w:tab w:val="center" w:pos="4843"/>
        </w:tabs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14:paraId="571120B5" w14:textId="77777777" w:rsidTr="00FB790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C95F1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48667141" w14:textId="77777777" w:rsidTr="00FB7901">
        <w:trPr>
          <w:trHeight w:hRule="exact" w:val="722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097A5" w14:textId="77777777" w:rsidR="00E24D8E" w:rsidRPr="00AF407B" w:rsidRDefault="00EC4254" w:rsidP="009F101B">
            <w:pPr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42330" w:rsidRPr="005B4876" w14:paraId="1456D64D" w14:textId="77777777" w:rsidTr="00FB790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14:paraId="1D139C10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4370CF89" w14:textId="77777777" w:rsidTr="00FB790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6267FC32" w14:textId="77777777" w:rsidR="00E5031F" w:rsidRDefault="00515C9E" w:rsidP="0045603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drawing>
                <wp:inline distT="0" distB="0" distL="0" distR="0" wp14:anchorId="5DF76095" wp14:editId="76411010">
                  <wp:extent cx="6434455" cy="58648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с вода расп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586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42FB28" w14:textId="77777777" w:rsidR="00A50CE2" w:rsidRPr="00A50CE2" w:rsidRDefault="00A603A6" w:rsidP="00A603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Условные обозначения: </w:t>
            </w:r>
          </w:p>
          <w:p w14:paraId="06AA0414" w14:textId="77777777" w:rsidR="00A603A6" w:rsidRDefault="00A603A6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 _______</w:t>
            </w:r>
            <w:r>
              <w:rPr>
                <w:sz w:val="23"/>
                <w:szCs w:val="23"/>
              </w:rPr>
              <w:t xml:space="preserve"> </w:t>
            </w:r>
            <w:r w:rsidR="006E2A67">
              <w:rPr>
                <w:sz w:val="23"/>
                <w:szCs w:val="23"/>
              </w:rPr>
              <w:t xml:space="preserve">       </w:t>
            </w:r>
            <w:r>
              <w:rPr>
                <w:sz w:val="23"/>
                <w:szCs w:val="23"/>
              </w:rPr>
              <w:t xml:space="preserve">-граница публичного сервитута </w:t>
            </w:r>
          </w:p>
          <w:p w14:paraId="436B1EE0" w14:textId="77777777" w:rsidR="00A603A6" w:rsidRDefault="00602D9A" w:rsidP="00A603A6">
            <w:pPr>
              <w:pStyle w:val="Default"/>
              <w:rPr>
                <w:sz w:val="23"/>
                <w:szCs w:val="23"/>
              </w:rPr>
            </w:pPr>
            <w:r w:rsidRPr="00602D9A">
              <w:rPr>
                <w:color w:val="0000CC"/>
                <w:sz w:val="23"/>
                <w:szCs w:val="23"/>
              </w:rPr>
              <w:t>28:01:0</w:t>
            </w:r>
            <w:r w:rsidR="002439A7">
              <w:rPr>
                <w:color w:val="0000CC"/>
                <w:sz w:val="23"/>
                <w:szCs w:val="23"/>
              </w:rPr>
              <w:t>000000</w:t>
            </w:r>
            <w:r w:rsidR="006E2A67">
              <w:rPr>
                <w:color w:val="0000CC"/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 xml:space="preserve">- номер кадастрового квартала </w:t>
            </w:r>
          </w:p>
          <w:p w14:paraId="7F8C4645" w14:textId="77777777" w:rsidR="001E1206" w:rsidRPr="00915A6A" w:rsidRDefault="00515C9E" w:rsidP="0099720D">
            <w:pPr>
              <w:pStyle w:val="Default"/>
              <w:rPr>
                <w:sz w:val="23"/>
                <w:szCs w:val="23"/>
              </w:rPr>
            </w:pPr>
            <w:r w:rsidRPr="00515C9E">
              <w:rPr>
                <w:color w:val="000000" w:themeColor="text1"/>
                <w:sz w:val="23"/>
                <w:szCs w:val="23"/>
              </w:rPr>
              <w:t>28:01:010211:28</w:t>
            </w:r>
            <w:r w:rsidR="00A603A6">
              <w:rPr>
                <w:sz w:val="23"/>
                <w:szCs w:val="23"/>
              </w:rPr>
              <w:t>– номер земельного участка</w:t>
            </w:r>
          </w:p>
        </w:tc>
      </w:tr>
      <w:tr w:rsidR="00094F15" w:rsidRPr="005B4876" w14:paraId="162D0C13" w14:textId="77777777" w:rsidTr="00FB790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14:paraId="59D68805" w14:textId="77777777" w:rsidR="009063A1" w:rsidRPr="00915A6A" w:rsidRDefault="00780252" w:rsidP="00915A6A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515C9E">
              <w:rPr>
                <w:b/>
                <w:sz w:val="20"/>
                <w:szCs w:val="20"/>
              </w:rPr>
              <w:t>10</w:t>
            </w:r>
            <w:r w:rsidR="008B393C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</w:tbl>
    <w:p w14:paraId="5934E9BA" w14:textId="77777777" w:rsidR="003B7482" w:rsidRDefault="003B7482"/>
    <w:sectPr w:rsidR="003B7482" w:rsidSect="00AC6226">
      <w:footerReference w:type="even" r:id="rId9"/>
      <w:footerReference w:type="default" r:id="rId10"/>
      <w:pgSz w:w="11906" w:h="16838" w:code="9"/>
      <w:pgMar w:top="705" w:right="1085" w:bottom="1418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6E5DE" w14:textId="77777777" w:rsidR="00930038" w:rsidRDefault="00930038">
      <w:r>
        <w:separator/>
      </w:r>
    </w:p>
  </w:endnote>
  <w:endnote w:type="continuationSeparator" w:id="0">
    <w:p w14:paraId="34EA2228" w14:textId="77777777" w:rsidR="00930038" w:rsidRDefault="0093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8A21E" w14:textId="77777777" w:rsidR="008D51C3" w:rsidRDefault="00931718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ED04E63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38DEC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4A37E" w14:textId="77777777" w:rsidR="00930038" w:rsidRDefault="00930038">
      <w:r>
        <w:separator/>
      </w:r>
    </w:p>
  </w:footnote>
  <w:footnote w:type="continuationSeparator" w:id="0">
    <w:p w14:paraId="05A111CC" w14:textId="77777777" w:rsidR="00930038" w:rsidRDefault="00930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6279672">
    <w:abstractNumId w:val="25"/>
  </w:num>
  <w:num w:numId="2" w16cid:durableId="409932563">
    <w:abstractNumId w:val="21"/>
  </w:num>
  <w:num w:numId="3" w16cid:durableId="1541742533">
    <w:abstractNumId w:val="30"/>
  </w:num>
  <w:num w:numId="4" w16cid:durableId="1353647601">
    <w:abstractNumId w:val="13"/>
  </w:num>
  <w:num w:numId="5" w16cid:durableId="123356773">
    <w:abstractNumId w:val="10"/>
  </w:num>
  <w:num w:numId="6" w16cid:durableId="1050151166">
    <w:abstractNumId w:val="20"/>
  </w:num>
  <w:num w:numId="7" w16cid:durableId="392050015">
    <w:abstractNumId w:val="14"/>
  </w:num>
  <w:num w:numId="8" w16cid:durableId="1425808528">
    <w:abstractNumId w:val="32"/>
  </w:num>
  <w:num w:numId="9" w16cid:durableId="315106721">
    <w:abstractNumId w:val="6"/>
  </w:num>
  <w:num w:numId="10" w16cid:durableId="498039215">
    <w:abstractNumId w:val="1"/>
  </w:num>
  <w:num w:numId="11" w16cid:durableId="1483347737">
    <w:abstractNumId w:val="11"/>
  </w:num>
  <w:num w:numId="12" w16cid:durableId="921454167">
    <w:abstractNumId w:val="23"/>
  </w:num>
  <w:num w:numId="13" w16cid:durableId="1671982411">
    <w:abstractNumId w:val="18"/>
  </w:num>
  <w:num w:numId="14" w16cid:durableId="202600725">
    <w:abstractNumId w:val="24"/>
  </w:num>
  <w:num w:numId="15" w16cid:durableId="784035313">
    <w:abstractNumId w:val="4"/>
  </w:num>
  <w:num w:numId="16" w16cid:durableId="812798293">
    <w:abstractNumId w:val="27"/>
  </w:num>
  <w:num w:numId="17" w16cid:durableId="1169369002">
    <w:abstractNumId w:val="0"/>
  </w:num>
  <w:num w:numId="18" w16cid:durableId="316619468">
    <w:abstractNumId w:val="31"/>
  </w:num>
  <w:num w:numId="19" w16cid:durableId="970742184">
    <w:abstractNumId w:val="8"/>
  </w:num>
  <w:num w:numId="20" w16cid:durableId="519658511">
    <w:abstractNumId w:val="3"/>
  </w:num>
  <w:num w:numId="21" w16cid:durableId="955674178">
    <w:abstractNumId w:val="29"/>
  </w:num>
  <w:num w:numId="22" w16cid:durableId="1164516219">
    <w:abstractNumId w:val="9"/>
  </w:num>
  <w:num w:numId="23" w16cid:durableId="1792355197">
    <w:abstractNumId w:val="26"/>
  </w:num>
  <w:num w:numId="24" w16cid:durableId="1926303251">
    <w:abstractNumId w:val="16"/>
  </w:num>
  <w:num w:numId="25" w16cid:durableId="1392003731">
    <w:abstractNumId w:val="2"/>
  </w:num>
  <w:num w:numId="26" w16cid:durableId="2117867937">
    <w:abstractNumId w:val="17"/>
  </w:num>
  <w:num w:numId="27" w16cid:durableId="1111780856">
    <w:abstractNumId w:val="33"/>
  </w:num>
  <w:num w:numId="28" w16cid:durableId="435563671">
    <w:abstractNumId w:val="22"/>
  </w:num>
  <w:num w:numId="29" w16cid:durableId="1126971803">
    <w:abstractNumId w:val="28"/>
  </w:num>
  <w:num w:numId="30" w16cid:durableId="1780952117">
    <w:abstractNumId w:val="12"/>
  </w:num>
  <w:num w:numId="31" w16cid:durableId="319695330">
    <w:abstractNumId w:val="5"/>
  </w:num>
  <w:num w:numId="32" w16cid:durableId="1195925979">
    <w:abstractNumId w:val="7"/>
  </w:num>
  <w:num w:numId="33" w16cid:durableId="1384451490">
    <w:abstractNumId w:val="19"/>
  </w:num>
  <w:num w:numId="34" w16cid:durableId="16477795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25F63"/>
    <w:rsid w:val="000267EB"/>
    <w:rsid w:val="000472B5"/>
    <w:rsid w:val="00053150"/>
    <w:rsid w:val="0006195B"/>
    <w:rsid w:val="00073107"/>
    <w:rsid w:val="000738E3"/>
    <w:rsid w:val="0007437B"/>
    <w:rsid w:val="0007484D"/>
    <w:rsid w:val="00083849"/>
    <w:rsid w:val="00092FDE"/>
    <w:rsid w:val="00094F15"/>
    <w:rsid w:val="000A2B3C"/>
    <w:rsid w:val="000A5F15"/>
    <w:rsid w:val="000A6465"/>
    <w:rsid w:val="000C4B4D"/>
    <w:rsid w:val="000E0AF3"/>
    <w:rsid w:val="000E1643"/>
    <w:rsid w:val="000E6177"/>
    <w:rsid w:val="000E645B"/>
    <w:rsid w:val="0010239C"/>
    <w:rsid w:val="00113F97"/>
    <w:rsid w:val="00125755"/>
    <w:rsid w:val="00135E91"/>
    <w:rsid w:val="00137CEE"/>
    <w:rsid w:val="0014239C"/>
    <w:rsid w:val="001575BC"/>
    <w:rsid w:val="00167CF4"/>
    <w:rsid w:val="001A141A"/>
    <w:rsid w:val="001B4400"/>
    <w:rsid w:val="001C1407"/>
    <w:rsid w:val="001C3AD5"/>
    <w:rsid w:val="001D1BAD"/>
    <w:rsid w:val="001D4228"/>
    <w:rsid w:val="001D5B2F"/>
    <w:rsid w:val="001D6138"/>
    <w:rsid w:val="001E1206"/>
    <w:rsid w:val="001E3746"/>
    <w:rsid w:val="001E4FCE"/>
    <w:rsid w:val="001E7CB8"/>
    <w:rsid w:val="001F6A4B"/>
    <w:rsid w:val="00202900"/>
    <w:rsid w:val="00212C68"/>
    <w:rsid w:val="00216913"/>
    <w:rsid w:val="0022592E"/>
    <w:rsid w:val="00235B59"/>
    <w:rsid w:val="00241321"/>
    <w:rsid w:val="002439A7"/>
    <w:rsid w:val="00244433"/>
    <w:rsid w:val="00260238"/>
    <w:rsid w:val="002625DA"/>
    <w:rsid w:val="00273109"/>
    <w:rsid w:val="00273BB9"/>
    <w:rsid w:val="00281DA4"/>
    <w:rsid w:val="002865C2"/>
    <w:rsid w:val="002C054A"/>
    <w:rsid w:val="002C3202"/>
    <w:rsid w:val="002E0DB8"/>
    <w:rsid w:val="002E3FCA"/>
    <w:rsid w:val="002E69BF"/>
    <w:rsid w:val="002F4752"/>
    <w:rsid w:val="00300E20"/>
    <w:rsid w:val="00301605"/>
    <w:rsid w:val="0031253F"/>
    <w:rsid w:val="00316410"/>
    <w:rsid w:val="00334E6D"/>
    <w:rsid w:val="00335943"/>
    <w:rsid w:val="0034370F"/>
    <w:rsid w:val="003462EA"/>
    <w:rsid w:val="0035587A"/>
    <w:rsid w:val="00361D18"/>
    <w:rsid w:val="00366E21"/>
    <w:rsid w:val="00371C93"/>
    <w:rsid w:val="003A44C7"/>
    <w:rsid w:val="003B5299"/>
    <w:rsid w:val="003B5517"/>
    <w:rsid w:val="003B6506"/>
    <w:rsid w:val="003B7482"/>
    <w:rsid w:val="003C627B"/>
    <w:rsid w:val="003E1C17"/>
    <w:rsid w:val="003E7E71"/>
    <w:rsid w:val="003F7C11"/>
    <w:rsid w:val="003F7F20"/>
    <w:rsid w:val="00401181"/>
    <w:rsid w:val="00405E1E"/>
    <w:rsid w:val="00406578"/>
    <w:rsid w:val="004143B0"/>
    <w:rsid w:val="004179A5"/>
    <w:rsid w:val="004227DE"/>
    <w:rsid w:val="00432044"/>
    <w:rsid w:val="00456037"/>
    <w:rsid w:val="00477D7B"/>
    <w:rsid w:val="00484838"/>
    <w:rsid w:val="004877B7"/>
    <w:rsid w:val="004951A1"/>
    <w:rsid w:val="00495AD0"/>
    <w:rsid w:val="004A7771"/>
    <w:rsid w:val="004B2164"/>
    <w:rsid w:val="004B3AEC"/>
    <w:rsid w:val="004B4236"/>
    <w:rsid w:val="004C5D50"/>
    <w:rsid w:val="004F0F43"/>
    <w:rsid w:val="004F3A5D"/>
    <w:rsid w:val="004F3E02"/>
    <w:rsid w:val="004F5106"/>
    <w:rsid w:val="004F5115"/>
    <w:rsid w:val="004F6F6C"/>
    <w:rsid w:val="00501AF9"/>
    <w:rsid w:val="0051104D"/>
    <w:rsid w:val="00515C9E"/>
    <w:rsid w:val="00524D0B"/>
    <w:rsid w:val="0054169C"/>
    <w:rsid w:val="0055326E"/>
    <w:rsid w:val="005626AE"/>
    <w:rsid w:val="005724B4"/>
    <w:rsid w:val="00586E6B"/>
    <w:rsid w:val="005B4876"/>
    <w:rsid w:val="005C221A"/>
    <w:rsid w:val="005C3CFE"/>
    <w:rsid w:val="005C444A"/>
    <w:rsid w:val="005D3807"/>
    <w:rsid w:val="005D3BBB"/>
    <w:rsid w:val="005E1638"/>
    <w:rsid w:val="005F08DA"/>
    <w:rsid w:val="005F1DAA"/>
    <w:rsid w:val="005F5C35"/>
    <w:rsid w:val="00602D9A"/>
    <w:rsid w:val="006151C2"/>
    <w:rsid w:val="00633ABA"/>
    <w:rsid w:val="00650C05"/>
    <w:rsid w:val="00650F26"/>
    <w:rsid w:val="006519C1"/>
    <w:rsid w:val="00657D29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6E70"/>
    <w:rsid w:val="006E20AD"/>
    <w:rsid w:val="006E2A67"/>
    <w:rsid w:val="006E7712"/>
    <w:rsid w:val="006F3ED2"/>
    <w:rsid w:val="007010D8"/>
    <w:rsid w:val="007222EF"/>
    <w:rsid w:val="00723FCC"/>
    <w:rsid w:val="00724B44"/>
    <w:rsid w:val="00727CCA"/>
    <w:rsid w:val="0073174B"/>
    <w:rsid w:val="00732DEE"/>
    <w:rsid w:val="007342EE"/>
    <w:rsid w:val="00742330"/>
    <w:rsid w:val="00745BB6"/>
    <w:rsid w:val="007707BD"/>
    <w:rsid w:val="00774326"/>
    <w:rsid w:val="00777248"/>
    <w:rsid w:val="00780252"/>
    <w:rsid w:val="00787201"/>
    <w:rsid w:val="00797C3F"/>
    <w:rsid w:val="007A37E2"/>
    <w:rsid w:val="007B1A3F"/>
    <w:rsid w:val="007B3606"/>
    <w:rsid w:val="007C1F99"/>
    <w:rsid w:val="007E1B10"/>
    <w:rsid w:val="007E5627"/>
    <w:rsid w:val="00814787"/>
    <w:rsid w:val="00821284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B393C"/>
    <w:rsid w:val="008D4FAA"/>
    <w:rsid w:val="008D51C3"/>
    <w:rsid w:val="008E2E56"/>
    <w:rsid w:val="008F1CEA"/>
    <w:rsid w:val="009063A1"/>
    <w:rsid w:val="0091087A"/>
    <w:rsid w:val="00911877"/>
    <w:rsid w:val="00912984"/>
    <w:rsid w:val="00915A6A"/>
    <w:rsid w:val="00920541"/>
    <w:rsid w:val="00930038"/>
    <w:rsid w:val="00931718"/>
    <w:rsid w:val="009531FF"/>
    <w:rsid w:val="009543C0"/>
    <w:rsid w:val="00964FEF"/>
    <w:rsid w:val="00965859"/>
    <w:rsid w:val="00970EBB"/>
    <w:rsid w:val="009771BD"/>
    <w:rsid w:val="00977B52"/>
    <w:rsid w:val="00986AB4"/>
    <w:rsid w:val="009879F3"/>
    <w:rsid w:val="009922D3"/>
    <w:rsid w:val="0099342A"/>
    <w:rsid w:val="0099720D"/>
    <w:rsid w:val="009A0C27"/>
    <w:rsid w:val="009C1687"/>
    <w:rsid w:val="009C73BE"/>
    <w:rsid w:val="009D262A"/>
    <w:rsid w:val="009E34E6"/>
    <w:rsid w:val="009E7A49"/>
    <w:rsid w:val="009F101B"/>
    <w:rsid w:val="009F36DD"/>
    <w:rsid w:val="009F3C61"/>
    <w:rsid w:val="009F6A58"/>
    <w:rsid w:val="00A006EA"/>
    <w:rsid w:val="00A07CA4"/>
    <w:rsid w:val="00A11DCA"/>
    <w:rsid w:val="00A50CE2"/>
    <w:rsid w:val="00A603A6"/>
    <w:rsid w:val="00A63076"/>
    <w:rsid w:val="00A657DE"/>
    <w:rsid w:val="00A67426"/>
    <w:rsid w:val="00A70B67"/>
    <w:rsid w:val="00A72B10"/>
    <w:rsid w:val="00A7334B"/>
    <w:rsid w:val="00A82B08"/>
    <w:rsid w:val="00A90E2E"/>
    <w:rsid w:val="00A96D70"/>
    <w:rsid w:val="00AA26AD"/>
    <w:rsid w:val="00AB18B0"/>
    <w:rsid w:val="00AC6226"/>
    <w:rsid w:val="00AC7048"/>
    <w:rsid w:val="00AC7506"/>
    <w:rsid w:val="00AD0B32"/>
    <w:rsid w:val="00AD56FF"/>
    <w:rsid w:val="00AE03DA"/>
    <w:rsid w:val="00AE7481"/>
    <w:rsid w:val="00AF407B"/>
    <w:rsid w:val="00B0613E"/>
    <w:rsid w:val="00B30F91"/>
    <w:rsid w:val="00B31482"/>
    <w:rsid w:val="00B32C0F"/>
    <w:rsid w:val="00B4125C"/>
    <w:rsid w:val="00B47375"/>
    <w:rsid w:val="00B51BC5"/>
    <w:rsid w:val="00B616D8"/>
    <w:rsid w:val="00B65E24"/>
    <w:rsid w:val="00B676F6"/>
    <w:rsid w:val="00B90700"/>
    <w:rsid w:val="00B92363"/>
    <w:rsid w:val="00B94730"/>
    <w:rsid w:val="00BA11ED"/>
    <w:rsid w:val="00BA3ACA"/>
    <w:rsid w:val="00BA4D0E"/>
    <w:rsid w:val="00BC234A"/>
    <w:rsid w:val="00BE1C64"/>
    <w:rsid w:val="00BE55C7"/>
    <w:rsid w:val="00BF323E"/>
    <w:rsid w:val="00BF6725"/>
    <w:rsid w:val="00C0309C"/>
    <w:rsid w:val="00C04BD4"/>
    <w:rsid w:val="00C11B14"/>
    <w:rsid w:val="00C1267F"/>
    <w:rsid w:val="00C206AE"/>
    <w:rsid w:val="00C24879"/>
    <w:rsid w:val="00C24B6C"/>
    <w:rsid w:val="00C26896"/>
    <w:rsid w:val="00C31586"/>
    <w:rsid w:val="00C36FB4"/>
    <w:rsid w:val="00C41846"/>
    <w:rsid w:val="00C449ED"/>
    <w:rsid w:val="00C50C57"/>
    <w:rsid w:val="00C54B37"/>
    <w:rsid w:val="00C622F7"/>
    <w:rsid w:val="00C76277"/>
    <w:rsid w:val="00C90EB6"/>
    <w:rsid w:val="00C9549F"/>
    <w:rsid w:val="00CA1EE7"/>
    <w:rsid w:val="00CB1771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7917"/>
    <w:rsid w:val="00DA2030"/>
    <w:rsid w:val="00DA2FDE"/>
    <w:rsid w:val="00DA3B4D"/>
    <w:rsid w:val="00DC3827"/>
    <w:rsid w:val="00DD1387"/>
    <w:rsid w:val="00DE3412"/>
    <w:rsid w:val="00DF6A6C"/>
    <w:rsid w:val="00DF7293"/>
    <w:rsid w:val="00E05870"/>
    <w:rsid w:val="00E171AE"/>
    <w:rsid w:val="00E24D8E"/>
    <w:rsid w:val="00E25279"/>
    <w:rsid w:val="00E34A2D"/>
    <w:rsid w:val="00E427F8"/>
    <w:rsid w:val="00E5031F"/>
    <w:rsid w:val="00E55143"/>
    <w:rsid w:val="00E82666"/>
    <w:rsid w:val="00E8299C"/>
    <w:rsid w:val="00E83290"/>
    <w:rsid w:val="00E85DA1"/>
    <w:rsid w:val="00E8672D"/>
    <w:rsid w:val="00EA0AD3"/>
    <w:rsid w:val="00EA235E"/>
    <w:rsid w:val="00EA4763"/>
    <w:rsid w:val="00EA5C30"/>
    <w:rsid w:val="00EB0B42"/>
    <w:rsid w:val="00EC4254"/>
    <w:rsid w:val="00EC6328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488D"/>
    <w:rsid w:val="00F550FD"/>
    <w:rsid w:val="00F63022"/>
    <w:rsid w:val="00F66554"/>
    <w:rsid w:val="00F668B9"/>
    <w:rsid w:val="00F67C29"/>
    <w:rsid w:val="00F83A76"/>
    <w:rsid w:val="00F86687"/>
    <w:rsid w:val="00F969E1"/>
    <w:rsid w:val="00FA7B31"/>
    <w:rsid w:val="00FB0474"/>
    <w:rsid w:val="00FB7901"/>
    <w:rsid w:val="00FC48B8"/>
    <w:rsid w:val="00FE1187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C4CF75"/>
  <w15:docId w15:val="{EEDAA9CF-8A8C-4630-990C-CB3520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E829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82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300E7-5ED3-456A-8DF6-5D36157A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4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PBPROG121</dc:creator>
  <cp:lastModifiedBy>Карачевцева Дарья Дмитриевна</cp:lastModifiedBy>
  <cp:revision>5</cp:revision>
  <cp:lastPrinted>2026-04-23T06:57:00Z</cp:lastPrinted>
  <dcterms:created xsi:type="dcterms:W3CDTF">2026-04-22T06:27:00Z</dcterms:created>
  <dcterms:modified xsi:type="dcterms:W3CDTF">2026-05-13T00:50:00Z</dcterms:modified>
</cp:coreProperties>
</file>